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02ED3B" w14:textId="77777777" w:rsidR="002F4236" w:rsidRDefault="002F4236" w:rsidP="002F42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Edmund CLERK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3C53D151" w14:textId="77777777" w:rsidR="002F4236" w:rsidRDefault="002F4236" w:rsidP="002F42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Draper.</w:t>
      </w:r>
    </w:p>
    <w:p w14:paraId="7691E4F1" w14:textId="77777777" w:rsidR="002F4236" w:rsidRDefault="002F4236" w:rsidP="002F42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08ED8E" w14:textId="77777777" w:rsidR="002F4236" w:rsidRDefault="002F4236" w:rsidP="002F42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8E521B" w14:textId="77777777" w:rsidR="002F4236" w:rsidRDefault="002F4236" w:rsidP="002F42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Jul.</w:t>
      </w: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 xml:space="preserve">William Paternoster of London, fishmonger(q.v.), gifted his goods and </w:t>
      </w:r>
      <w:proofErr w:type="gramStart"/>
      <w:r>
        <w:rPr>
          <w:rFonts w:ascii="Times New Roman" w:hAnsi="Times New Roman" w:cs="Times New Roman"/>
          <w:sz w:val="24"/>
          <w:szCs w:val="24"/>
        </w:rPr>
        <w:t>chattels</w:t>
      </w:r>
      <w:proofErr w:type="gramEnd"/>
    </w:p>
    <w:p w14:paraId="01F09068" w14:textId="77777777" w:rsidR="002F4236" w:rsidRDefault="002F4236" w:rsidP="002F4236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 him,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Lamplowgh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grocer(q.v.), 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Wynger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haberdasher(q.v.), and William Godfrey, grocer(q.v.).</w:t>
      </w:r>
    </w:p>
    <w:p w14:paraId="04E09AE9" w14:textId="77777777" w:rsidR="002F4236" w:rsidRDefault="002F4236" w:rsidP="002F42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(C.C.R. 1476-85 p.90)</w:t>
      </w:r>
    </w:p>
    <w:p w14:paraId="37A387CE" w14:textId="77777777" w:rsidR="002F4236" w:rsidRDefault="002F4236" w:rsidP="002F42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9DCC49" w14:textId="77777777" w:rsidR="002F4236" w:rsidRDefault="002F4236" w:rsidP="002F42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B2CAA3" w14:textId="77777777" w:rsidR="002F4236" w:rsidRDefault="002F4236" w:rsidP="002F42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March 2021</w:t>
      </w:r>
    </w:p>
    <w:p w14:paraId="58C43DA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E31E30" w14:textId="77777777" w:rsidR="002F4236" w:rsidRDefault="002F4236" w:rsidP="009139A6">
      <w:r>
        <w:separator/>
      </w:r>
    </w:p>
  </w:endnote>
  <w:endnote w:type="continuationSeparator" w:id="0">
    <w:p w14:paraId="7F3FAB7F" w14:textId="77777777" w:rsidR="002F4236" w:rsidRDefault="002F423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FDA44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9842B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A4B3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7E46B8" w14:textId="77777777" w:rsidR="002F4236" w:rsidRDefault="002F4236" w:rsidP="009139A6">
      <w:r>
        <w:separator/>
      </w:r>
    </w:p>
  </w:footnote>
  <w:footnote w:type="continuationSeparator" w:id="0">
    <w:p w14:paraId="6984EEB0" w14:textId="77777777" w:rsidR="002F4236" w:rsidRDefault="002F423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14905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45EC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C93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236"/>
    <w:rsid w:val="000666E0"/>
    <w:rsid w:val="002510B7"/>
    <w:rsid w:val="002F4236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FBB52"/>
  <w15:chartTrackingRefBased/>
  <w15:docId w15:val="{B3F401AB-C5B7-4379-A393-1EFB175CC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2021-03-31T20:04:00Z</dcterms:created>
  <dcterms:modified xsi:type="dcterms:W3CDTF">2021-03-31T20:04:00Z</dcterms:modified>
</cp:coreProperties>
</file>